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A7" w:rsidRDefault="00CD65A7">
      <w:r>
        <w:t xml:space="preserve">Bu sorular </w:t>
      </w:r>
      <w:hyperlink r:id="rId4" w:history="1">
        <w:r w:rsidRPr="00ED713A">
          <w:rPr>
            <w:rStyle w:val="Hyperlink"/>
          </w:rPr>
          <w:t>www.sorubak.com</w:t>
        </w:r>
      </w:hyperlink>
      <w:r>
        <w:t xml:space="preserve"> sitesinden indirilmiştir.</w:t>
      </w:r>
    </w:p>
    <w:p w:rsidR="00CD65A7" w:rsidRPr="000378BE" w:rsidRDefault="00CD65A7">
      <w:pPr>
        <w:rPr>
          <w:b/>
        </w:rPr>
      </w:pPr>
      <w:r w:rsidRPr="000378BE">
        <w:rPr>
          <w:b/>
        </w:rPr>
        <w:t>MATEMATİK TESTİ</w:t>
      </w:r>
    </w:p>
    <w:p w:rsidR="00CD65A7" w:rsidRDefault="00CD65A7"/>
    <w:p w:rsidR="00CD65A7" w:rsidRDefault="00CD65A7">
      <w:r>
        <w:t>1)</w:t>
      </w:r>
    </w:p>
    <w:p w:rsidR="00CD65A7" w:rsidRDefault="00CD65A7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7pt;height:286.5pt;visibility:visible">
            <v:imagedata r:id="rId5" o:title=""/>
          </v:shape>
        </w:pict>
      </w:r>
    </w:p>
    <w:p w:rsidR="00CD65A7" w:rsidRDefault="00CD65A7">
      <w:r>
        <w:t>2)</w:t>
      </w:r>
    </w:p>
    <w:p w:rsidR="00CD65A7" w:rsidRDefault="00CD65A7"/>
    <w:p w:rsidR="00CD65A7" w:rsidRDefault="00CD65A7">
      <w:r>
        <w:rPr>
          <w:noProof/>
          <w:lang w:eastAsia="tr-TR"/>
        </w:rPr>
        <w:pict>
          <v:shape id="Resim 4" o:spid="_x0000_i1026" type="#_x0000_t75" style="width:201.75pt;height:60pt;visibility:visible">
            <v:imagedata r:id="rId6" o:title=""/>
          </v:shape>
        </w:pict>
      </w:r>
    </w:p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>
      <w:r>
        <w:t>3)</w:t>
      </w:r>
    </w:p>
    <w:p w:rsidR="00CD65A7" w:rsidRDefault="00CD65A7">
      <w:r>
        <w:rPr>
          <w:noProof/>
          <w:lang w:eastAsia="tr-TR"/>
        </w:rPr>
        <w:pict>
          <v:shape id="Resim 5" o:spid="_x0000_i1027" type="#_x0000_t75" style="width:204pt;height:250.5pt;visibility:visible">
            <v:imagedata r:id="rId7" o:title=""/>
          </v:shape>
        </w:pict>
      </w:r>
    </w:p>
    <w:p w:rsidR="00CD65A7" w:rsidRDefault="00CD65A7"/>
    <w:p w:rsidR="00CD65A7" w:rsidRDefault="00CD65A7"/>
    <w:p w:rsidR="00CD65A7" w:rsidRDefault="00CD65A7">
      <w:r>
        <w:t>4)</w:t>
      </w:r>
    </w:p>
    <w:p w:rsidR="00CD65A7" w:rsidRDefault="00CD65A7"/>
    <w:p w:rsidR="00CD65A7" w:rsidRDefault="00CD65A7">
      <w:r>
        <w:rPr>
          <w:noProof/>
          <w:lang w:eastAsia="tr-TR"/>
        </w:rPr>
        <w:pict>
          <v:shape id="Resim 6" o:spid="_x0000_i1028" type="#_x0000_t75" style="width:202.5pt;height:152.25pt;visibility:visible">
            <v:imagedata r:id="rId8" o:title=""/>
          </v:shape>
        </w:pict>
      </w:r>
    </w:p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>
      <w:r>
        <w:t>5)</w:t>
      </w:r>
    </w:p>
    <w:p w:rsidR="00CD65A7" w:rsidRDefault="00CD65A7"/>
    <w:p w:rsidR="00CD65A7" w:rsidRDefault="00CD65A7">
      <w:r>
        <w:rPr>
          <w:noProof/>
          <w:lang w:eastAsia="tr-TR"/>
        </w:rPr>
        <w:pict>
          <v:shape id="Resim 7" o:spid="_x0000_i1029" type="#_x0000_t75" style="width:204.75pt;height:210.75pt;visibility:visible">
            <v:imagedata r:id="rId9" o:title=""/>
          </v:shape>
        </w:pict>
      </w:r>
    </w:p>
    <w:p w:rsidR="00CD65A7" w:rsidRDefault="00CD65A7"/>
    <w:p w:rsidR="00CD65A7" w:rsidRDefault="00CD65A7">
      <w:r>
        <w:t>6)</w:t>
      </w:r>
    </w:p>
    <w:p w:rsidR="00CD65A7" w:rsidRDefault="00CD65A7">
      <w:r>
        <w:rPr>
          <w:noProof/>
          <w:lang w:eastAsia="tr-TR"/>
        </w:rPr>
        <w:pict>
          <v:shape id="Resim 9" o:spid="_x0000_i1030" type="#_x0000_t75" style="width:201pt;height:67.5pt;visibility:visible">
            <v:imagedata r:id="rId10" o:title=""/>
          </v:shape>
        </w:pict>
      </w:r>
    </w:p>
    <w:p w:rsidR="00CD65A7" w:rsidRDefault="00CD65A7"/>
    <w:p w:rsidR="00CD65A7" w:rsidRDefault="00CD65A7">
      <w:r>
        <w:t>7)</w:t>
      </w:r>
    </w:p>
    <w:p w:rsidR="00CD65A7" w:rsidRDefault="00CD65A7">
      <w:r>
        <w:rPr>
          <w:noProof/>
          <w:lang w:eastAsia="tr-TR"/>
        </w:rPr>
        <w:pict>
          <v:shape id="Resim 10" o:spid="_x0000_i1031" type="#_x0000_t75" style="width:205.5pt;height:73.5pt;visibility:visible">
            <v:imagedata r:id="rId11" o:title=""/>
          </v:shape>
        </w:pict>
      </w:r>
    </w:p>
    <w:p w:rsidR="00CD65A7" w:rsidRDefault="00CD65A7"/>
    <w:p w:rsidR="00CD65A7" w:rsidRDefault="00CD65A7" w:rsidP="0040150F">
      <w:r>
        <w:t>10)</w:t>
      </w:r>
    </w:p>
    <w:p w:rsidR="00CD65A7" w:rsidRDefault="00CD65A7" w:rsidP="0040150F"/>
    <w:p w:rsidR="00CD65A7" w:rsidRDefault="00CD65A7" w:rsidP="0040150F">
      <w:r>
        <w:rPr>
          <w:noProof/>
          <w:lang w:eastAsia="tr-TR"/>
        </w:rPr>
        <w:pict>
          <v:shape id="Resim 12" o:spid="_x0000_i1032" type="#_x0000_t75" style="width:202.5pt;height:108.75pt;visibility:visible">
            <v:imagedata r:id="rId12" o:title=""/>
          </v:shape>
        </w:pict>
      </w:r>
    </w:p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>
      <w:r>
        <w:t>8)</w:t>
      </w:r>
    </w:p>
    <w:p w:rsidR="00CD65A7" w:rsidRDefault="00CD65A7"/>
    <w:p w:rsidR="00CD65A7" w:rsidRDefault="00CD65A7">
      <w:r>
        <w:rPr>
          <w:noProof/>
          <w:lang w:eastAsia="tr-TR"/>
        </w:rPr>
        <w:pict>
          <v:shape id="Resim 8" o:spid="_x0000_i1033" type="#_x0000_t75" style="width:204.75pt;height:396pt;visibility:visible">
            <v:imagedata r:id="rId13" o:title=""/>
          </v:shape>
        </w:pict>
      </w:r>
    </w:p>
    <w:p w:rsidR="00CD65A7" w:rsidRDefault="00CD65A7"/>
    <w:p w:rsidR="00CD65A7" w:rsidRDefault="00CD65A7">
      <w:r>
        <w:t>9)</w:t>
      </w:r>
    </w:p>
    <w:p w:rsidR="00CD65A7" w:rsidRDefault="00CD65A7">
      <w:r>
        <w:rPr>
          <w:noProof/>
          <w:lang w:eastAsia="tr-TR"/>
        </w:rPr>
        <w:pict>
          <v:shape id="Resim 11" o:spid="_x0000_i1034" type="#_x0000_t75" style="width:208.5pt;height:96.75pt;visibility:visible">
            <v:imagedata r:id="rId14" o:title=""/>
          </v:shape>
        </w:pict>
      </w:r>
    </w:p>
    <w:p w:rsidR="00CD65A7" w:rsidRDefault="00CD65A7"/>
    <w:p w:rsidR="00CD65A7" w:rsidRDefault="00CD65A7">
      <w:r>
        <w:t>11)</w:t>
      </w:r>
    </w:p>
    <w:p w:rsidR="00CD65A7" w:rsidRDefault="00CD65A7">
      <w:r>
        <w:rPr>
          <w:noProof/>
          <w:lang w:eastAsia="tr-TR"/>
        </w:rPr>
        <w:pict>
          <v:shape id="Resim 3" o:spid="_x0000_i1035" type="#_x0000_t75" style="width:208.5pt;height:240pt;visibility:visible">
            <v:imagedata r:id="rId15" o:title=""/>
          </v:shape>
        </w:pict>
      </w:r>
    </w:p>
    <w:p w:rsidR="00CD65A7" w:rsidRDefault="00CD65A7"/>
    <w:p w:rsidR="00CD65A7" w:rsidRDefault="00CD65A7" w:rsidP="0040150F">
      <w:r>
        <w:t>12)</w:t>
      </w:r>
    </w:p>
    <w:p w:rsidR="00CD65A7" w:rsidRDefault="00CD65A7" w:rsidP="0040150F"/>
    <w:p w:rsidR="00CD65A7" w:rsidRDefault="00CD65A7" w:rsidP="0040150F">
      <w:r>
        <w:rPr>
          <w:noProof/>
          <w:lang w:eastAsia="tr-TR"/>
        </w:rPr>
        <w:pict>
          <v:shape id="_x0000_i1036" type="#_x0000_t75" style="width:201pt;height:126.75pt;visibility:visible">
            <v:imagedata r:id="rId16" o:title=""/>
          </v:shape>
        </w:pict>
      </w:r>
    </w:p>
    <w:p w:rsidR="00CD65A7" w:rsidRDefault="00CD65A7"/>
    <w:p w:rsidR="00CD65A7" w:rsidRDefault="00CD65A7" w:rsidP="0040150F">
      <w:r>
        <w:t>18)</w:t>
      </w:r>
    </w:p>
    <w:p w:rsidR="00CD65A7" w:rsidRDefault="00CD65A7" w:rsidP="0040150F">
      <w:r>
        <w:rPr>
          <w:noProof/>
          <w:lang w:eastAsia="tr-TR"/>
        </w:rPr>
        <w:pict>
          <v:shape id="_x0000_i1037" type="#_x0000_t75" style="width:205.5pt;height:106.5pt;visibility:visible">
            <v:imagedata r:id="rId17" o:title=""/>
          </v:shape>
        </w:pict>
      </w:r>
    </w:p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 w:rsidP="0040150F">
      <w:r>
        <w:t>MATEMATİK TESTİ BİTTİ.FEN VE TEKNOLOJİ TESTİNE GEÇİNİZ.</w:t>
      </w:r>
    </w:p>
    <w:p w:rsidR="00CD65A7" w:rsidRDefault="00CD65A7"/>
    <w:p w:rsidR="00CD65A7" w:rsidRDefault="00CD65A7"/>
    <w:p w:rsidR="00CD65A7" w:rsidRDefault="00CD65A7"/>
    <w:p w:rsidR="00CD65A7" w:rsidRDefault="00CD65A7"/>
    <w:p w:rsidR="00CD65A7" w:rsidRDefault="00CD65A7"/>
    <w:p w:rsidR="00CD65A7" w:rsidRDefault="00CD65A7">
      <w:r>
        <w:t>13)</w:t>
      </w:r>
    </w:p>
    <w:p w:rsidR="00CD65A7" w:rsidRDefault="00CD65A7"/>
    <w:p w:rsidR="00CD65A7" w:rsidRDefault="00CD65A7">
      <w:r>
        <w:rPr>
          <w:noProof/>
          <w:lang w:eastAsia="tr-TR"/>
        </w:rPr>
        <w:pict>
          <v:shape id="Resim 2" o:spid="_x0000_i1038" type="#_x0000_t75" style="width:204.75pt;height:50.25pt;visibility:visible">
            <v:imagedata r:id="rId18" o:title=""/>
          </v:shape>
        </w:pict>
      </w:r>
    </w:p>
    <w:p w:rsidR="00CD65A7" w:rsidRDefault="00CD65A7"/>
    <w:p w:rsidR="00CD65A7" w:rsidRDefault="00CD65A7">
      <w:r>
        <w:t>14)</w:t>
      </w:r>
    </w:p>
    <w:p w:rsidR="00CD65A7" w:rsidRDefault="00CD65A7"/>
    <w:p w:rsidR="00CD65A7" w:rsidRDefault="00CD65A7">
      <w:r>
        <w:rPr>
          <w:noProof/>
          <w:lang w:eastAsia="tr-TR"/>
        </w:rPr>
        <w:pict>
          <v:shape id="_x0000_i1039" type="#_x0000_t75" style="width:198.75pt;height:78.75pt;visibility:visible">
            <v:imagedata r:id="rId19" o:title=""/>
          </v:shape>
        </w:pict>
      </w:r>
    </w:p>
    <w:p w:rsidR="00CD65A7" w:rsidRDefault="00CD65A7">
      <w:r>
        <w:t>15)</w:t>
      </w:r>
    </w:p>
    <w:p w:rsidR="00CD65A7" w:rsidRDefault="00CD65A7">
      <w:r>
        <w:rPr>
          <w:noProof/>
          <w:lang w:eastAsia="tr-TR"/>
        </w:rPr>
        <w:pict>
          <v:shape id="_x0000_i1040" type="#_x0000_t75" style="width:205.5pt;height:75pt;visibility:visible">
            <v:imagedata r:id="rId20" o:title=""/>
          </v:shape>
        </w:pict>
      </w:r>
    </w:p>
    <w:p w:rsidR="00CD65A7" w:rsidRDefault="00CD65A7"/>
    <w:p w:rsidR="00CD65A7" w:rsidRDefault="00CD65A7">
      <w:r>
        <w:t>16)</w:t>
      </w:r>
    </w:p>
    <w:p w:rsidR="00CD65A7" w:rsidRDefault="00CD65A7"/>
    <w:p w:rsidR="00CD65A7" w:rsidRDefault="00CD65A7">
      <w:r>
        <w:rPr>
          <w:noProof/>
          <w:lang w:eastAsia="tr-TR"/>
        </w:rPr>
        <w:pict>
          <v:shape id="_x0000_i1041" type="#_x0000_t75" style="width:208.5pt;height:111pt;visibility:visible">
            <v:imagedata r:id="rId21" o:title=""/>
          </v:shape>
        </w:pict>
      </w:r>
    </w:p>
    <w:p w:rsidR="00CD65A7" w:rsidRDefault="00CD65A7"/>
    <w:p w:rsidR="00CD65A7" w:rsidRDefault="00CD65A7">
      <w:r>
        <w:t>17)</w:t>
      </w:r>
      <w:r w:rsidRPr="0040150F"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shape id="_x0000_i1042" type="#_x0000_t75" style="width:209.25pt;height:117pt;visibility:visible">
            <v:imagedata r:id="rId22" o:title=""/>
          </v:shape>
        </w:pict>
      </w:r>
    </w:p>
    <w:p w:rsidR="00CD65A7" w:rsidRDefault="00CD65A7"/>
    <w:p w:rsidR="00CD65A7" w:rsidRDefault="00CD65A7"/>
    <w:p w:rsidR="00CD65A7" w:rsidRDefault="00CD65A7"/>
    <w:p w:rsidR="00CD65A7" w:rsidRDefault="00CD65A7"/>
    <w:sectPr w:rsidR="00CD65A7" w:rsidSect="00CC557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doNotDisplayPageBoundaries/>
  <w:embedSystemFonts/>
  <w:stylePaneFormatFilter w:val="3F01"/>
  <w:defaultTabStop w:val="708"/>
  <w:hyphenationZone w:val="425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577"/>
    <w:rsid w:val="000378BE"/>
    <w:rsid w:val="000C40D8"/>
    <w:rsid w:val="0011150B"/>
    <w:rsid w:val="001A1F75"/>
    <w:rsid w:val="00254A3E"/>
    <w:rsid w:val="00277205"/>
    <w:rsid w:val="002E766D"/>
    <w:rsid w:val="003A0E95"/>
    <w:rsid w:val="0040150F"/>
    <w:rsid w:val="004C6DEE"/>
    <w:rsid w:val="004D5587"/>
    <w:rsid w:val="00503E46"/>
    <w:rsid w:val="005165CC"/>
    <w:rsid w:val="005D7C8C"/>
    <w:rsid w:val="00640D7D"/>
    <w:rsid w:val="007B2F9C"/>
    <w:rsid w:val="008A64EC"/>
    <w:rsid w:val="008E04C0"/>
    <w:rsid w:val="00963E32"/>
    <w:rsid w:val="00A20B43"/>
    <w:rsid w:val="00A356EE"/>
    <w:rsid w:val="00CC5577"/>
    <w:rsid w:val="00CD65A7"/>
    <w:rsid w:val="00DD7D13"/>
    <w:rsid w:val="00EC6C40"/>
    <w:rsid w:val="00ED713A"/>
    <w:rsid w:val="00EF2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F75"/>
    <w:rPr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C55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5577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DefaultParagraphFont"/>
    <w:uiPriority w:val="99"/>
    <w:rsid w:val="004C6D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3</Pages>
  <Words>51</Words>
  <Characters>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burhande</cp:lastModifiedBy>
  <cp:revision>6</cp:revision>
  <cp:lastPrinted>2009-03-09T08:10:00Z</cp:lastPrinted>
  <dcterms:created xsi:type="dcterms:W3CDTF">2009-03-07T14:17:00Z</dcterms:created>
  <dcterms:modified xsi:type="dcterms:W3CDTF">2009-03-13T11:40:00Z</dcterms:modified>
</cp:coreProperties>
</file>